
<file path=[Content_Types].xml><?xml version="1.0" encoding="utf-8"?>
<Types xmlns="http://schemas.openxmlformats.org/package/2006/content-types">
  <Default Extension="doc" ContentType="application/msword"/>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9EAFAB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A26F1">
        <w:rPr>
          <w:bCs/>
          <w:noProof w:val="0"/>
          <w:sz w:val="24"/>
          <w:szCs w:val="24"/>
        </w:rPr>
        <w:t>7</w:t>
      </w:r>
      <w:r w:rsidR="00FF3B2C">
        <w:rPr>
          <w:bCs/>
          <w:noProof w:val="0"/>
          <w:sz w:val="24"/>
          <w:szCs w:val="24"/>
        </w:rPr>
        <w:t>bis</w:t>
      </w:r>
      <w:r w:rsidRPr="00B266B0">
        <w:rPr>
          <w:bCs/>
          <w:noProof w:val="0"/>
          <w:sz w:val="24"/>
          <w:szCs w:val="24"/>
        </w:rPr>
        <w:tab/>
      </w:r>
      <w:r w:rsidR="00CC7ADE" w:rsidRPr="00CC7ADE">
        <w:rPr>
          <w:bCs/>
          <w:noProof w:val="0"/>
          <w:sz w:val="24"/>
          <w:szCs w:val="24"/>
        </w:rPr>
        <w:t>R2-1913463</w:t>
      </w:r>
      <w:bookmarkStart w:id="0" w:name="_GoBack"/>
      <w:bookmarkEnd w:id="0"/>
    </w:p>
    <w:p w14:paraId="11776FA6" w14:textId="2B8B2C85" w:rsidR="00A209D6" w:rsidRPr="00465587" w:rsidRDefault="00FF3B2C" w:rsidP="00A209D6">
      <w:pPr>
        <w:pStyle w:val="Header"/>
        <w:tabs>
          <w:tab w:val="right" w:pos="9639"/>
        </w:tabs>
        <w:rPr>
          <w:rFonts w:eastAsia="SimSun"/>
          <w:bCs/>
          <w:sz w:val="24"/>
          <w:szCs w:val="24"/>
          <w:lang w:eastAsia="zh-CN"/>
        </w:rPr>
      </w:pPr>
      <w:r>
        <w:rPr>
          <w:rFonts w:eastAsia="SimSun"/>
          <w:bCs/>
          <w:sz w:val="24"/>
          <w:szCs w:val="24"/>
          <w:lang w:eastAsia="zh-CN"/>
        </w:rPr>
        <w:t>Chongqing</w:t>
      </w:r>
      <w:r w:rsidR="00F036E9" w:rsidRPr="00F036E9">
        <w:rPr>
          <w:rFonts w:eastAsia="SimSun"/>
          <w:bCs/>
          <w:sz w:val="24"/>
          <w:szCs w:val="24"/>
          <w:lang w:eastAsia="zh-CN"/>
        </w:rPr>
        <w:t xml:space="preserve">,  </w:t>
      </w:r>
      <w:r>
        <w:rPr>
          <w:rFonts w:eastAsia="SimSun"/>
          <w:bCs/>
          <w:sz w:val="24"/>
          <w:szCs w:val="24"/>
          <w:lang w:eastAsia="zh-CN"/>
        </w:rPr>
        <w:t>China</w:t>
      </w:r>
      <w:r w:rsidR="00F036E9" w:rsidRPr="00F036E9">
        <w:rPr>
          <w:rFonts w:eastAsia="SimSun"/>
          <w:bCs/>
          <w:sz w:val="24"/>
          <w:szCs w:val="24"/>
          <w:lang w:eastAsia="zh-CN"/>
        </w:rPr>
        <w:t xml:space="preserve">, </w:t>
      </w:r>
      <w:r>
        <w:rPr>
          <w:rFonts w:eastAsia="SimSun"/>
          <w:bCs/>
          <w:sz w:val="24"/>
          <w:szCs w:val="24"/>
          <w:lang w:eastAsia="zh-CN"/>
        </w:rPr>
        <w:t>14 – 18 October</w:t>
      </w:r>
      <w:r w:rsidR="00F036E9" w:rsidRPr="00F036E9">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AD4160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3B2C">
        <w:rPr>
          <w:rFonts w:cs="Arial"/>
          <w:b/>
          <w:bCs/>
          <w:sz w:val="24"/>
          <w:lang w:eastAsia="ja-JP"/>
        </w:rPr>
        <w:t>6</w:t>
      </w:r>
      <w:r w:rsidR="00E4342D">
        <w:rPr>
          <w:rFonts w:cs="Arial"/>
          <w:b/>
          <w:bCs/>
          <w:sz w:val="24"/>
          <w:lang w:eastAsia="ja-JP"/>
        </w:rPr>
        <w:t>.1.</w:t>
      </w:r>
      <w:r w:rsidR="00FF3B2C">
        <w:rPr>
          <w:rFonts w:cs="Arial"/>
          <w:b/>
          <w:bCs/>
          <w:sz w:val="24"/>
          <w:lang w:eastAsia="ja-JP"/>
        </w:rPr>
        <w:t>2</w:t>
      </w:r>
    </w:p>
    <w:p w14:paraId="73188B46" w14:textId="7CA3906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1F2E2F">
        <w:rPr>
          <w:rFonts w:ascii="Arial" w:hAnsi="Arial" w:cs="Arial"/>
          <w:b/>
          <w:bCs/>
          <w:sz w:val="24"/>
        </w:rPr>
        <w:t>, Vodafone</w:t>
      </w:r>
    </w:p>
    <w:p w14:paraId="0FA3EF00" w14:textId="1FF5AF4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70D16">
        <w:rPr>
          <w:rFonts w:ascii="Arial" w:hAnsi="Arial" w:cs="Arial"/>
          <w:b/>
          <w:bCs/>
          <w:sz w:val="24"/>
        </w:rPr>
        <w:t>IAB</w:t>
      </w:r>
      <w:r w:rsidR="00FF3B2C">
        <w:rPr>
          <w:rFonts w:ascii="Arial" w:hAnsi="Arial" w:cs="Arial"/>
          <w:b/>
          <w:bCs/>
          <w:sz w:val="24"/>
        </w:rPr>
        <w:t>-MT terminology</w:t>
      </w:r>
    </w:p>
    <w:p w14:paraId="1F147C23" w14:textId="6E8833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342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E4342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2CFE532" w14:textId="02B479B4" w:rsidR="00080F9C" w:rsidRDefault="00FF3B2C" w:rsidP="00A209D6">
      <w:r>
        <w:t xml:space="preserve">So far, IAB-MT (IAB Mobile Termination) term has been utilized by RAN WGs in discussions, Tdocs and in running CRs. However, </w:t>
      </w:r>
      <w:r w:rsidR="001F2E2F">
        <w:t xml:space="preserve">the </w:t>
      </w:r>
      <w:r>
        <w:t xml:space="preserve">MT </w:t>
      </w:r>
      <w:r w:rsidR="001F2E2F">
        <w:t>abbreviation</w:t>
      </w:r>
      <w:r>
        <w:t xml:space="preserve"> is</w:t>
      </w:r>
      <w:r w:rsidR="00D05851">
        <w:t xml:space="preserve"> misused and </w:t>
      </w:r>
      <w:r>
        <w:t>it may lead to a confusion, which is discussed in this paper</w:t>
      </w:r>
      <w:r w:rsidR="00D05851">
        <w:t>.</w:t>
      </w:r>
    </w:p>
    <w:p w14:paraId="2BBFF540" w14:textId="61685718" w:rsidR="00A209D6" w:rsidRPr="00080F9C" w:rsidRDefault="00A209D6" w:rsidP="00A209D6">
      <w:pPr>
        <w:pStyle w:val="Heading1"/>
        <w:rPr>
          <w:lang w:val="en-US"/>
        </w:rPr>
      </w:pPr>
      <w:r w:rsidRPr="00080F9C">
        <w:rPr>
          <w:lang w:val="en-US"/>
        </w:rPr>
        <w:t>2</w:t>
      </w:r>
      <w:r w:rsidRPr="00080F9C">
        <w:rPr>
          <w:lang w:val="en-US"/>
        </w:rPr>
        <w:tab/>
      </w:r>
      <w:r w:rsidR="00FF3B2C">
        <w:rPr>
          <w:lang w:val="en-US"/>
        </w:rPr>
        <w:t>MT vs. UE</w:t>
      </w:r>
    </w:p>
    <w:p w14:paraId="3414366E" w14:textId="4AD1B268" w:rsidR="00FF3B2C" w:rsidRDefault="00FF3B2C" w:rsidP="00A209D6">
      <w:r>
        <w:t xml:space="preserve">According to </w:t>
      </w:r>
      <w:r w:rsidR="001F2E2F" w:rsidRPr="001F2E2F">
        <w:t xml:space="preserve">3GPP TS 21.905 </w:t>
      </w:r>
      <w:r>
        <w:t>[1], Mobile Termination (MT) and User Equipment (UE) definitions are as follows:</w:t>
      </w:r>
    </w:p>
    <w:tbl>
      <w:tblPr>
        <w:tblStyle w:val="TableGrid"/>
        <w:tblW w:w="0" w:type="auto"/>
        <w:tblLook w:val="04A0" w:firstRow="1" w:lastRow="0" w:firstColumn="1" w:lastColumn="0" w:noHBand="0" w:noVBand="1"/>
      </w:tblPr>
      <w:tblGrid>
        <w:gridCol w:w="9631"/>
      </w:tblGrid>
      <w:tr w:rsidR="004336A5" w14:paraId="2D416BCB" w14:textId="77777777" w:rsidTr="004336A5">
        <w:tc>
          <w:tcPr>
            <w:tcW w:w="9631" w:type="dxa"/>
          </w:tcPr>
          <w:p w14:paraId="41D1075D" w14:textId="77777777" w:rsidR="004336A5" w:rsidRPr="008F0F4C" w:rsidRDefault="004336A5" w:rsidP="004336A5">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30E37D4C" w14:textId="77777777" w:rsidR="004336A5" w:rsidRDefault="004336A5" w:rsidP="00A209D6">
            <w:r>
              <w:t>(…)</w:t>
            </w:r>
          </w:p>
          <w:p w14:paraId="758FEB43" w14:textId="59C877AF" w:rsidR="004336A5" w:rsidRPr="00E534ED" w:rsidRDefault="00E534ED" w:rsidP="00A209D6">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tc>
      </w:tr>
    </w:tbl>
    <w:p w14:paraId="31B7227A" w14:textId="1A448EDB" w:rsidR="00FF3B2C" w:rsidRDefault="00FF3B2C" w:rsidP="00A209D6"/>
    <w:p w14:paraId="53293389" w14:textId="3CA82011" w:rsidR="00E534ED" w:rsidRDefault="00E534ED" w:rsidP="00A209D6">
      <w:r>
        <w:t xml:space="preserve">Further, a reference model is provided in </w:t>
      </w:r>
      <w:r w:rsidR="001F2E2F" w:rsidRPr="001F2E2F">
        <w:t xml:space="preserve">3GPP TS 24.002 </w:t>
      </w:r>
      <w:r>
        <w:t>[2]:</w:t>
      </w:r>
    </w:p>
    <w:tbl>
      <w:tblPr>
        <w:tblStyle w:val="TableGrid"/>
        <w:tblW w:w="0" w:type="auto"/>
        <w:tblLook w:val="04A0" w:firstRow="1" w:lastRow="0" w:firstColumn="1" w:lastColumn="0" w:noHBand="0" w:noVBand="1"/>
      </w:tblPr>
      <w:tblGrid>
        <w:gridCol w:w="9631"/>
      </w:tblGrid>
      <w:tr w:rsidR="00E534ED" w14:paraId="4B26D537" w14:textId="77777777" w:rsidTr="00E534ED">
        <w:tc>
          <w:tcPr>
            <w:tcW w:w="9631" w:type="dxa"/>
          </w:tcPr>
          <w:bookmarkStart w:id="1" w:name="_MON_1292239421"/>
          <w:bookmarkEnd w:id="1"/>
          <w:p w14:paraId="4D3E4CBE" w14:textId="77777777" w:rsidR="00E534ED" w:rsidRDefault="00E534ED" w:rsidP="00E534ED">
            <w:pPr>
              <w:pStyle w:val="TH"/>
            </w:pPr>
            <w:r>
              <w:object w:dxaOrig="8640" w:dyaOrig="2716" w14:anchorId="5DCBF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5.65pt" o:ole="">
                  <v:imagedata r:id="rId13" o:title=""/>
                </v:shape>
                <o:OLEObject Type="Embed" ProgID="Word.Document.8" ShapeID="_x0000_i1025" DrawAspect="Content" ObjectID="_1631634019" r:id="rId14">
                  <o:FieldCodes>\s</o:FieldCodes>
                </o:OLEObject>
              </w:object>
            </w:r>
          </w:p>
          <w:p w14:paraId="6A12E1F9" w14:textId="418151DA" w:rsidR="00E534ED" w:rsidRDefault="00E534ED" w:rsidP="00E534ED">
            <w:pPr>
              <w:pStyle w:val="NF"/>
            </w:pPr>
            <w:r>
              <w:rPr>
                <w:noProof/>
                <w:sz w:val="24"/>
              </w:rPr>
              <w:drawing>
                <wp:inline distT="0" distB="0" distL="0" distR="0" wp14:anchorId="74391743" wp14:editId="5648CA2F">
                  <wp:extent cx="354965" cy="222250"/>
                  <wp:effectExtent l="0" t="0" r="698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965" cy="222250"/>
                          </a:xfrm>
                          <a:prstGeom prst="rect">
                            <a:avLst/>
                          </a:prstGeom>
                          <a:noFill/>
                          <a:ln>
                            <a:noFill/>
                          </a:ln>
                        </pic:spPr>
                      </pic:pic>
                    </a:graphicData>
                  </a:graphic>
                </wp:inline>
              </w:drawing>
            </w:r>
            <w:r>
              <w:t>:</w:t>
            </w:r>
            <w:r>
              <w:tab/>
              <w:t>reference point.</w:t>
            </w:r>
          </w:p>
          <w:p w14:paraId="7173FC33" w14:textId="77777777" w:rsidR="00E534ED" w:rsidRDefault="00E534ED" w:rsidP="00E534ED">
            <w:pPr>
              <w:pStyle w:val="NF"/>
            </w:pPr>
            <w:r>
              <w:t>TA:</w:t>
            </w:r>
            <w:r>
              <w:tab/>
              <w:t>Terminal Adaptor.</w:t>
            </w:r>
          </w:p>
          <w:p w14:paraId="099F1C34" w14:textId="77777777" w:rsidR="00E534ED" w:rsidRDefault="00E534ED" w:rsidP="00E534ED">
            <w:pPr>
              <w:pStyle w:val="NF"/>
            </w:pPr>
            <w:r>
              <w:t>MT:</w:t>
            </w:r>
            <w:r>
              <w:tab/>
            </w:r>
            <w:smartTag w:uri="urn:schemas-microsoft-com:office:smarttags" w:element="place">
              <w:r>
                <w:t>Mobile</w:t>
              </w:r>
            </w:smartTag>
            <w:r>
              <w:t xml:space="preserve"> Termination.</w:t>
            </w:r>
          </w:p>
          <w:p w14:paraId="3809AB1E" w14:textId="77777777" w:rsidR="00E534ED" w:rsidRDefault="00E534ED" w:rsidP="00E534ED">
            <w:pPr>
              <w:pStyle w:val="NF"/>
            </w:pPr>
            <w:r>
              <w:t>ME:</w:t>
            </w:r>
            <w:r>
              <w:tab/>
            </w:r>
            <w:smartTag w:uri="urn:schemas-microsoft-com:office:smarttags" w:element="place">
              <w:r>
                <w:t>Mobile</w:t>
              </w:r>
            </w:smartTag>
            <w:r>
              <w:t xml:space="preserve"> Equipment.</w:t>
            </w:r>
          </w:p>
          <w:p w14:paraId="65F66886" w14:textId="77777777" w:rsidR="00E534ED" w:rsidRDefault="00E534ED" w:rsidP="00E534ED">
            <w:pPr>
              <w:pStyle w:val="NF"/>
            </w:pPr>
            <w:r>
              <w:t>UE:</w:t>
            </w:r>
            <w:r>
              <w:tab/>
              <w:t xml:space="preserve">User Equipment </w:t>
            </w:r>
          </w:p>
          <w:p w14:paraId="3914D996" w14:textId="77777777" w:rsidR="00E534ED" w:rsidRDefault="00E534ED" w:rsidP="00E534ED">
            <w:pPr>
              <w:pStyle w:val="NF"/>
            </w:pPr>
            <w:r>
              <w:t>UTRAN:</w:t>
            </w:r>
            <w:r>
              <w:tab/>
              <w:t>UMTS Radio Access Network.</w:t>
            </w:r>
          </w:p>
          <w:p w14:paraId="6FEC2176" w14:textId="77777777" w:rsidR="00E534ED" w:rsidRDefault="00E534ED" w:rsidP="00E534ED">
            <w:pPr>
              <w:pStyle w:val="NF"/>
            </w:pPr>
            <w:r>
              <w:t>E-UTRAN:</w:t>
            </w:r>
            <w:r>
              <w:tab/>
              <w:t>Evolved UMTS Radio Access Network.</w:t>
            </w:r>
          </w:p>
          <w:p w14:paraId="50CCA121" w14:textId="77777777" w:rsidR="00E534ED" w:rsidRDefault="00E534ED" w:rsidP="00E534ED">
            <w:pPr>
              <w:pStyle w:val="NF"/>
            </w:pPr>
            <w:r>
              <w:t>CN:</w:t>
            </w:r>
            <w:r>
              <w:tab/>
              <w:t>Core Network.</w:t>
            </w:r>
          </w:p>
          <w:p w14:paraId="554E532B" w14:textId="77777777" w:rsidR="00E534ED" w:rsidRDefault="00E534ED" w:rsidP="00E534ED">
            <w:pPr>
              <w:pStyle w:val="TF"/>
            </w:pPr>
          </w:p>
          <w:p w14:paraId="4146909E" w14:textId="697E2BC6" w:rsidR="00E534ED" w:rsidRDefault="00E534ED" w:rsidP="00E534ED">
            <w:pPr>
              <w:pStyle w:val="TF"/>
            </w:pPr>
            <w:r>
              <w:t xml:space="preserve">Figure 2: PLMN Access Reference Configuration (UTRAN Iu mode or E-UTRAN) </w:t>
            </w:r>
          </w:p>
        </w:tc>
      </w:tr>
    </w:tbl>
    <w:p w14:paraId="7FE7CFFA" w14:textId="28622D9D" w:rsidR="00E534ED" w:rsidRDefault="00E534ED" w:rsidP="00A209D6"/>
    <w:p w14:paraId="597C9BFA" w14:textId="4564F3AF" w:rsidR="00E534ED" w:rsidRDefault="00E534ED" w:rsidP="00A209D6">
      <w:r>
        <w:t xml:space="preserve">As can be seen, MT does not include, e.g. USIM/UICC component, which is definitely required in the IAB node for the sake of Core Network functions such as authentication etc. </w:t>
      </w:r>
    </w:p>
    <w:p w14:paraId="0C232063" w14:textId="4CE56C8C" w:rsidR="00E534ED" w:rsidRDefault="00E534ED" w:rsidP="00A209D6">
      <w:pPr>
        <w:rPr>
          <w:b/>
        </w:rPr>
      </w:pPr>
      <w:r>
        <w:rPr>
          <w:b/>
        </w:rPr>
        <w:t>Observation 1: Mobile Termination (MT) is just one of the sub-components of User Equipment (UE). MT does not include, e.g. UICC component which is required for IAB node operation.</w:t>
      </w:r>
    </w:p>
    <w:p w14:paraId="188206E3" w14:textId="3187E6A8" w:rsidR="00E534ED" w:rsidRDefault="00E534ED" w:rsidP="00A209D6">
      <w:r>
        <w:t xml:space="preserve">Therefore, usage of IAB-MT term is not appropriate in the specifications for the sake of IAB operation and may create confusion, especially in the SA WGs dealing with higher layer functions. </w:t>
      </w:r>
    </w:p>
    <w:p w14:paraId="45A88895" w14:textId="39C76FFA" w:rsidR="00E534ED" w:rsidRDefault="00E534ED" w:rsidP="00A209D6">
      <w:pPr>
        <w:rPr>
          <w:b/>
        </w:rPr>
      </w:pPr>
      <w:r>
        <w:rPr>
          <w:b/>
        </w:rPr>
        <w:t>Proposal 1: IAB-UE term should be used in RAN specifications instead of IAB-MT.</w:t>
      </w:r>
    </w:p>
    <w:p w14:paraId="331F9A98" w14:textId="238DAF6D" w:rsidR="00E534ED" w:rsidRDefault="00E534ED" w:rsidP="00A209D6">
      <w:r>
        <w:t xml:space="preserve">Furthermore, in order to avoid impacting almost </w:t>
      </w:r>
      <w:r w:rsidR="001F2E2F">
        <w:t>all 3GPP</w:t>
      </w:r>
      <w:r>
        <w:t xml:space="preserve"> specifications, we should apply the rule in the specifications that </w:t>
      </w:r>
      <w:r w:rsidR="002A7A42">
        <w:t>whenever UE is mentioned, it also refers to IAB-UE unless stated otherwise. In fact, virtually all the procedures available for the normal UE can be utilized by the IAB-UE.</w:t>
      </w:r>
    </w:p>
    <w:p w14:paraId="5E2EA29E" w14:textId="4D2716C2" w:rsidR="002A7A42" w:rsidRPr="002A7A42" w:rsidRDefault="002A7A42" w:rsidP="00A209D6">
      <w:pPr>
        <w:rPr>
          <w:b/>
        </w:rPr>
      </w:pPr>
      <w:r>
        <w:rPr>
          <w:b/>
        </w:rPr>
        <w:t>Proposal 2: In order to avoid correcting all potential UE procedures, we should clarify in RAN2 specification that whenever UE is mentioned, it also refers to IAB-UE unless explicitly stated otherwise.</w:t>
      </w:r>
    </w:p>
    <w:p w14:paraId="5FF2457F" w14:textId="69DAAA51" w:rsidR="00A209D6" w:rsidRPr="006E13D1" w:rsidRDefault="005713E3" w:rsidP="00A209D6">
      <w:pPr>
        <w:pStyle w:val="Heading1"/>
      </w:pPr>
      <w:r>
        <w:t>3</w:t>
      </w:r>
      <w:r w:rsidR="00A209D6" w:rsidRPr="006E13D1">
        <w:tab/>
      </w:r>
      <w:r w:rsidR="008C3057">
        <w:t>Conclusion</w:t>
      </w:r>
    </w:p>
    <w:p w14:paraId="244D77D0" w14:textId="3621E3FD" w:rsidR="00426C22" w:rsidRDefault="00BC6A44" w:rsidP="00426C22">
      <w:r>
        <w:t>The following is observed and proposed in this contribution:</w:t>
      </w:r>
    </w:p>
    <w:p w14:paraId="3589F8AB" w14:textId="77777777" w:rsidR="00BC6A44" w:rsidRDefault="00BC6A44" w:rsidP="00BC6A44">
      <w:pPr>
        <w:rPr>
          <w:b/>
        </w:rPr>
      </w:pPr>
      <w:r>
        <w:rPr>
          <w:b/>
        </w:rPr>
        <w:t>Observation 1: Mobile Termination (MT) is just one of the sub-components of User Equipment (UE). MT does not include, e.g. UICC component which is required for IAB node operation.</w:t>
      </w:r>
    </w:p>
    <w:p w14:paraId="09158A19" w14:textId="77777777" w:rsidR="00BC6A44" w:rsidRDefault="00BC6A44" w:rsidP="00BC6A44">
      <w:pPr>
        <w:rPr>
          <w:b/>
        </w:rPr>
      </w:pPr>
      <w:r>
        <w:rPr>
          <w:b/>
        </w:rPr>
        <w:t>Proposal 1: IAB-UE term should be used in RAN specifications instead of IAB-MT.</w:t>
      </w:r>
    </w:p>
    <w:p w14:paraId="1A5F899F" w14:textId="77777777" w:rsidR="00BC6A44" w:rsidRPr="002A7A42" w:rsidRDefault="00BC6A44" w:rsidP="00BC6A44">
      <w:pPr>
        <w:rPr>
          <w:b/>
        </w:rPr>
      </w:pPr>
      <w:r>
        <w:rPr>
          <w:b/>
        </w:rPr>
        <w:t>Proposal 2: In order to avoid correcting all potential UE procedures, we should clarify in RAN2 specification that whenever UE is mentioned, it also refers to IAB-UE unless explicitly stated otherwise.</w:t>
      </w:r>
    </w:p>
    <w:p w14:paraId="60449C3F" w14:textId="77777777" w:rsidR="00A209D6" w:rsidRPr="006E13D1" w:rsidRDefault="00A209D6" w:rsidP="00A209D6"/>
    <w:p w14:paraId="35F222F4" w14:textId="2A9776E6" w:rsidR="00080512" w:rsidRDefault="00080F9C" w:rsidP="00080F9C">
      <w:pPr>
        <w:pStyle w:val="Heading1"/>
      </w:pPr>
      <w:r>
        <w:t>References</w:t>
      </w:r>
    </w:p>
    <w:p w14:paraId="0E01D76E" w14:textId="5BB6D1B4" w:rsidR="00E534ED" w:rsidRPr="00E534ED" w:rsidRDefault="00814E47" w:rsidP="00FF3B2C">
      <w:pPr>
        <w:rPr>
          <w:i/>
        </w:rPr>
      </w:pPr>
      <w:r>
        <w:t>[1]</w:t>
      </w:r>
      <w:r w:rsidR="00E534ED">
        <w:tab/>
        <w:t xml:space="preserve">3GPP TS 21.905: </w:t>
      </w:r>
      <w:r w:rsidR="00E534ED" w:rsidRPr="00E534ED">
        <w:rPr>
          <w:i/>
        </w:rPr>
        <w:t>Vocabulary for 3GPP Specifications</w:t>
      </w:r>
    </w:p>
    <w:p w14:paraId="62CF35B1" w14:textId="4BA529E2" w:rsidR="005A01CF" w:rsidRPr="00902116" w:rsidRDefault="00E534ED" w:rsidP="00FF3B2C">
      <w:pPr>
        <w:rPr>
          <w:i/>
        </w:rPr>
      </w:pPr>
      <w:r>
        <w:lastRenderedPageBreak/>
        <w:t>[2]</w:t>
      </w:r>
      <w:r>
        <w:tab/>
      </w:r>
      <w:r w:rsidR="00FF3B2C">
        <w:t>3GPP TS 24.002</w:t>
      </w:r>
      <w:r>
        <w:t>:</w:t>
      </w:r>
      <w:r w:rsidR="00CB42AE">
        <w:t xml:space="preserve"> </w:t>
      </w:r>
      <w:r w:rsidR="00FF3B2C" w:rsidRPr="00FF3B2C">
        <w:rPr>
          <w:i/>
        </w:rPr>
        <w:t>GSM - UMTS Public Land Mobile Network (PLMN)</w:t>
      </w:r>
      <w:r w:rsidR="00FF3B2C">
        <w:rPr>
          <w:i/>
        </w:rPr>
        <w:t xml:space="preserve"> </w:t>
      </w:r>
      <w:r w:rsidR="00FF3B2C" w:rsidRPr="00FF3B2C">
        <w:rPr>
          <w:i/>
        </w:rPr>
        <w:t>Access Reference Configuration</w:t>
      </w:r>
    </w:p>
    <w:sectPr w:rsidR="005A01CF" w:rsidRPr="0090211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FF2A7" w14:textId="77777777" w:rsidR="00382218" w:rsidRDefault="00382218">
      <w:r>
        <w:separator/>
      </w:r>
    </w:p>
  </w:endnote>
  <w:endnote w:type="continuationSeparator" w:id="0">
    <w:p w14:paraId="6B737B0D" w14:textId="77777777" w:rsidR="00382218" w:rsidRDefault="0038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4ACA2" w14:textId="77777777" w:rsidR="00382218" w:rsidRDefault="00382218">
      <w:r>
        <w:separator/>
      </w:r>
    </w:p>
  </w:footnote>
  <w:footnote w:type="continuationSeparator" w:id="0">
    <w:p w14:paraId="2D05443C" w14:textId="77777777" w:rsidR="00382218" w:rsidRDefault="00382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72F7D9D"/>
    <w:multiLevelType w:val="hybridMultilevel"/>
    <w:tmpl w:val="D56419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0D703F"/>
    <w:multiLevelType w:val="hybridMultilevel"/>
    <w:tmpl w:val="D9E6D84C"/>
    <w:lvl w:ilvl="0" w:tplc="8E3E5F96">
      <w:start w:val="1"/>
      <w:numFmt w:val="bullet"/>
      <w:lvlText w:val="-"/>
      <w:lvlJc w:val="left"/>
      <w:pPr>
        <w:tabs>
          <w:tab w:val="num" w:pos="720"/>
        </w:tabs>
        <w:ind w:left="720" w:hanging="360"/>
      </w:pPr>
      <w:rPr>
        <w:rFonts w:ascii="Lucida Grande" w:hAnsi="Lucida Grande" w:hint="default"/>
      </w:rPr>
    </w:lvl>
    <w:lvl w:ilvl="1" w:tplc="621E9B68">
      <w:start w:val="1"/>
      <w:numFmt w:val="bullet"/>
      <w:lvlText w:val="-"/>
      <w:lvlJc w:val="left"/>
      <w:pPr>
        <w:tabs>
          <w:tab w:val="num" w:pos="1440"/>
        </w:tabs>
        <w:ind w:left="1440" w:hanging="360"/>
      </w:pPr>
      <w:rPr>
        <w:rFonts w:ascii="Lucida Grande" w:hAnsi="Lucida Grande" w:hint="default"/>
      </w:rPr>
    </w:lvl>
    <w:lvl w:ilvl="2" w:tplc="51E29F3A" w:tentative="1">
      <w:start w:val="1"/>
      <w:numFmt w:val="bullet"/>
      <w:lvlText w:val="-"/>
      <w:lvlJc w:val="left"/>
      <w:pPr>
        <w:tabs>
          <w:tab w:val="num" w:pos="2160"/>
        </w:tabs>
        <w:ind w:left="2160" w:hanging="360"/>
      </w:pPr>
      <w:rPr>
        <w:rFonts w:ascii="Lucida Grande" w:hAnsi="Lucida Grande" w:hint="default"/>
      </w:rPr>
    </w:lvl>
    <w:lvl w:ilvl="3" w:tplc="E7F40F90" w:tentative="1">
      <w:start w:val="1"/>
      <w:numFmt w:val="bullet"/>
      <w:lvlText w:val="-"/>
      <w:lvlJc w:val="left"/>
      <w:pPr>
        <w:tabs>
          <w:tab w:val="num" w:pos="2880"/>
        </w:tabs>
        <w:ind w:left="2880" w:hanging="360"/>
      </w:pPr>
      <w:rPr>
        <w:rFonts w:ascii="Lucida Grande" w:hAnsi="Lucida Grande" w:hint="default"/>
      </w:rPr>
    </w:lvl>
    <w:lvl w:ilvl="4" w:tplc="86C6EEC6" w:tentative="1">
      <w:start w:val="1"/>
      <w:numFmt w:val="bullet"/>
      <w:lvlText w:val="-"/>
      <w:lvlJc w:val="left"/>
      <w:pPr>
        <w:tabs>
          <w:tab w:val="num" w:pos="3600"/>
        </w:tabs>
        <w:ind w:left="3600" w:hanging="360"/>
      </w:pPr>
      <w:rPr>
        <w:rFonts w:ascii="Lucida Grande" w:hAnsi="Lucida Grande" w:hint="default"/>
      </w:rPr>
    </w:lvl>
    <w:lvl w:ilvl="5" w:tplc="D57EED80" w:tentative="1">
      <w:start w:val="1"/>
      <w:numFmt w:val="bullet"/>
      <w:lvlText w:val="-"/>
      <w:lvlJc w:val="left"/>
      <w:pPr>
        <w:tabs>
          <w:tab w:val="num" w:pos="4320"/>
        </w:tabs>
        <w:ind w:left="4320" w:hanging="360"/>
      </w:pPr>
      <w:rPr>
        <w:rFonts w:ascii="Lucida Grande" w:hAnsi="Lucida Grande" w:hint="default"/>
      </w:rPr>
    </w:lvl>
    <w:lvl w:ilvl="6" w:tplc="DC0421A6" w:tentative="1">
      <w:start w:val="1"/>
      <w:numFmt w:val="bullet"/>
      <w:lvlText w:val="-"/>
      <w:lvlJc w:val="left"/>
      <w:pPr>
        <w:tabs>
          <w:tab w:val="num" w:pos="5040"/>
        </w:tabs>
        <w:ind w:left="5040" w:hanging="360"/>
      </w:pPr>
      <w:rPr>
        <w:rFonts w:ascii="Lucida Grande" w:hAnsi="Lucida Grande" w:hint="default"/>
      </w:rPr>
    </w:lvl>
    <w:lvl w:ilvl="7" w:tplc="4FE20FC4" w:tentative="1">
      <w:start w:val="1"/>
      <w:numFmt w:val="bullet"/>
      <w:lvlText w:val="-"/>
      <w:lvlJc w:val="left"/>
      <w:pPr>
        <w:tabs>
          <w:tab w:val="num" w:pos="5760"/>
        </w:tabs>
        <w:ind w:left="5760" w:hanging="360"/>
      </w:pPr>
      <w:rPr>
        <w:rFonts w:ascii="Lucida Grande" w:hAnsi="Lucida Grande" w:hint="default"/>
      </w:rPr>
    </w:lvl>
    <w:lvl w:ilvl="8" w:tplc="328EE0AC"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CFC4F36"/>
    <w:multiLevelType w:val="hybridMultilevel"/>
    <w:tmpl w:val="E8F45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14AD"/>
    <w:rsid w:val="00073C9C"/>
    <w:rsid w:val="00080512"/>
    <w:rsid w:val="00080F9C"/>
    <w:rsid w:val="00090468"/>
    <w:rsid w:val="00094568"/>
    <w:rsid w:val="000B7BCF"/>
    <w:rsid w:val="000C522B"/>
    <w:rsid w:val="000D58AB"/>
    <w:rsid w:val="00112F1A"/>
    <w:rsid w:val="00115E84"/>
    <w:rsid w:val="00131E4E"/>
    <w:rsid w:val="00134956"/>
    <w:rsid w:val="00145075"/>
    <w:rsid w:val="00154B11"/>
    <w:rsid w:val="00164487"/>
    <w:rsid w:val="001741A0"/>
    <w:rsid w:val="00175FA0"/>
    <w:rsid w:val="00194CD0"/>
    <w:rsid w:val="001B49C9"/>
    <w:rsid w:val="001C23F4"/>
    <w:rsid w:val="001C4F79"/>
    <w:rsid w:val="001E3199"/>
    <w:rsid w:val="001E3C99"/>
    <w:rsid w:val="001E3F8A"/>
    <w:rsid w:val="001F15D2"/>
    <w:rsid w:val="001F168B"/>
    <w:rsid w:val="001F26FF"/>
    <w:rsid w:val="001F2E2F"/>
    <w:rsid w:val="001F7831"/>
    <w:rsid w:val="00204045"/>
    <w:rsid w:val="0020712B"/>
    <w:rsid w:val="0022606D"/>
    <w:rsid w:val="00227A86"/>
    <w:rsid w:val="00231728"/>
    <w:rsid w:val="00235416"/>
    <w:rsid w:val="00250404"/>
    <w:rsid w:val="002610D8"/>
    <w:rsid w:val="00266138"/>
    <w:rsid w:val="002747EC"/>
    <w:rsid w:val="002855BF"/>
    <w:rsid w:val="002A780A"/>
    <w:rsid w:val="002A7A42"/>
    <w:rsid w:val="002F0D22"/>
    <w:rsid w:val="002F3C5B"/>
    <w:rsid w:val="003172DC"/>
    <w:rsid w:val="00325AE3"/>
    <w:rsid w:val="00326069"/>
    <w:rsid w:val="0033339F"/>
    <w:rsid w:val="0035462D"/>
    <w:rsid w:val="00364B41"/>
    <w:rsid w:val="00370D16"/>
    <w:rsid w:val="00382218"/>
    <w:rsid w:val="00383096"/>
    <w:rsid w:val="003A41EF"/>
    <w:rsid w:val="003B3AC4"/>
    <w:rsid w:val="003B40AD"/>
    <w:rsid w:val="003C4E37"/>
    <w:rsid w:val="003E16BE"/>
    <w:rsid w:val="003E2B89"/>
    <w:rsid w:val="003F4E28"/>
    <w:rsid w:val="004006E8"/>
    <w:rsid w:val="00401855"/>
    <w:rsid w:val="00426C22"/>
    <w:rsid w:val="004336A5"/>
    <w:rsid w:val="00454E0F"/>
    <w:rsid w:val="00465587"/>
    <w:rsid w:val="00477455"/>
    <w:rsid w:val="004A1F7B"/>
    <w:rsid w:val="004C44D2"/>
    <w:rsid w:val="004D3578"/>
    <w:rsid w:val="004D380D"/>
    <w:rsid w:val="004E213A"/>
    <w:rsid w:val="00503171"/>
    <w:rsid w:val="00506C28"/>
    <w:rsid w:val="00534DA0"/>
    <w:rsid w:val="00543E6C"/>
    <w:rsid w:val="00565087"/>
    <w:rsid w:val="0056573F"/>
    <w:rsid w:val="005713E3"/>
    <w:rsid w:val="00586FBD"/>
    <w:rsid w:val="005A01CF"/>
    <w:rsid w:val="005B328F"/>
    <w:rsid w:val="00611566"/>
    <w:rsid w:val="00623BF6"/>
    <w:rsid w:val="00646D99"/>
    <w:rsid w:val="00656910"/>
    <w:rsid w:val="006C66D8"/>
    <w:rsid w:val="006D1E24"/>
    <w:rsid w:val="006E1417"/>
    <w:rsid w:val="006E6150"/>
    <w:rsid w:val="006F31A6"/>
    <w:rsid w:val="006F361D"/>
    <w:rsid w:val="006F6A2C"/>
    <w:rsid w:val="007069DC"/>
    <w:rsid w:val="00710201"/>
    <w:rsid w:val="0072073A"/>
    <w:rsid w:val="007342B5"/>
    <w:rsid w:val="00734A5B"/>
    <w:rsid w:val="00744E76"/>
    <w:rsid w:val="00757D40"/>
    <w:rsid w:val="00767EA5"/>
    <w:rsid w:val="00781F0F"/>
    <w:rsid w:val="0078727C"/>
    <w:rsid w:val="0079049D"/>
    <w:rsid w:val="00793DC5"/>
    <w:rsid w:val="007B18D8"/>
    <w:rsid w:val="007C095F"/>
    <w:rsid w:val="007C2DD0"/>
    <w:rsid w:val="007D7CF9"/>
    <w:rsid w:val="007F2E08"/>
    <w:rsid w:val="008028A4"/>
    <w:rsid w:val="00813245"/>
    <w:rsid w:val="00814E47"/>
    <w:rsid w:val="008261C7"/>
    <w:rsid w:val="008521DB"/>
    <w:rsid w:val="0086354A"/>
    <w:rsid w:val="008768CA"/>
    <w:rsid w:val="00877EF9"/>
    <w:rsid w:val="00880559"/>
    <w:rsid w:val="008B5306"/>
    <w:rsid w:val="008C3057"/>
    <w:rsid w:val="008D2E4D"/>
    <w:rsid w:val="008E03C9"/>
    <w:rsid w:val="008F396F"/>
    <w:rsid w:val="00902116"/>
    <w:rsid w:val="0090271F"/>
    <w:rsid w:val="00902DB9"/>
    <w:rsid w:val="0090466A"/>
    <w:rsid w:val="00923655"/>
    <w:rsid w:val="0092688B"/>
    <w:rsid w:val="00936071"/>
    <w:rsid w:val="00940212"/>
    <w:rsid w:val="00942EC2"/>
    <w:rsid w:val="00961B32"/>
    <w:rsid w:val="00962509"/>
    <w:rsid w:val="00970DB3"/>
    <w:rsid w:val="00974BB0"/>
    <w:rsid w:val="00975BCD"/>
    <w:rsid w:val="00994B92"/>
    <w:rsid w:val="009A0AF3"/>
    <w:rsid w:val="009A26F1"/>
    <w:rsid w:val="009B07CD"/>
    <w:rsid w:val="009C19E9"/>
    <w:rsid w:val="009D4064"/>
    <w:rsid w:val="009D74A6"/>
    <w:rsid w:val="00A07A3B"/>
    <w:rsid w:val="00A10F02"/>
    <w:rsid w:val="00A204CA"/>
    <w:rsid w:val="00A209D6"/>
    <w:rsid w:val="00A27B72"/>
    <w:rsid w:val="00A53724"/>
    <w:rsid w:val="00A54B2B"/>
    <w:rsid w:val="00A82346"/>
    <w:rsid w:val="00A9671C"/>
    <w:rsid w:val="00A97484"/>
    <w:rsid w:val="00AA1553"/>
    <w:rsid w:val="00AB37CA"/>
    <w:rsid w:val="00B05380"/>
    <w:rsid w:val="00B05962"/>
    <w:rsid w:val="00B10B9D"/>
    <w:rsid w:val="00B15449"/>
    <w:rsid w:val="00B16C2F"/>
    <w:rsid w:val="00B27303"/>
    <w:rsid w:val="00B31D5B"/>
    <w:rsid w:val="00B425C0"/>
    <w:rsid w:val="00B47FD1"/>
    <w:rsid w:val="00B516BB"/>
    <w:rsid w:val="00B84DB2"/>
    <w:rsid w:val="00BC3555"/>
    <w:rsid w:val="00BC6A44"/>
    <w:rsid w:val="00C12B51"/>
    <w:rsid w:val="00C24650"/>
    <w:rsid w:val="00C24B8B"/>
    <w:rsid w:val="00C25465"/>
    <w:rsid w:val="00C33079"/>
    <w:rsid w:val="00C66ADB"/>
    <w:rsid w:val="00C71F4A"/>
    <w:rsid w:val="00C83A13"/>
    <w:rsid w:val="00C9068C"/>
    <w:rsid w:val="00C90B47"/>
    <w:rsid w:val="00C92967"/>
    <w:rsid w:val="00CA3D0C"/>
    <w:rsid w:val="00CA654B"/>
    <w:rsid w:val="00CB42AE"/>
    <w:rsid w:val="00CB46FD"/>
    <w:rsid w:val="00CB72B8"/>
    <w:rsid w:val="00CC2C70"/>
    <w:rsid w:val="00CC7ADE"/>
    <w:rsid w:val="00CD4C7B"/>
    <w:rsid w:val="00D05851"/>
    <w:rsid w:val="00D33BE3"/>
    <w:rsid w:val="00D3792D"/>
    <w:rsid w:val="00D55E47"/>
    <w:rsid w:val="00D62E19"/>
    <w:rsid w:val="00D6790A"/>
    <w:rsid w:val="00D67CD1"/>
    <w:rsid w:val="00D737AE"/>
    <w:rsid w:val="00D738D6"/>
    <w:rsid w:val="00D80795"/>
    <w:rsid w:val="00D854BE"/>
    <w:rsid w:val="00D85A99"/>
    <w:rsid w:val="00D87E00"/>
    <w:rsid w:val="00D9134D"/>
    <w:rsid w:val="00D96D11"/>
    <w:rsid w:val="00DA7A03"/>
    <w:rsid w:val="00DB0DB8"/>
    <w:rsid w:val="00DB1818"/>
    <w:rsid w:val="00DC309B"/>
    <w:rsid w:val="00DC4DA2"/>
    <w:rsid w:val="00DC5261"/>
    <w:rsid w:val="00DE25D2"/>
    <w:rsid w:val="00E01BAC"/>
    <w:rsid w:val="00E4342D"/>
    <w:rsid w:val="00E46C08"/>
    <w:rsid w:val="00E471CF"/>
    <w:rsid w:val="00E534ED"/>
    <w:rsid w:val="00E62835"/>
    <w:rsid w:val="00E77645"/>
    <w:rsid w:val="00E83697"/>
    <w:rsid w:val="00EA66C9"/>
    <w:rsid w:val="00EC4A25"/>
    <w:rsid w:val="00EC4ECF"/>
    <w:rsid w:val="00EC6525"/>
    <w:rsid w:val="00F025A2"/>
    <w:rsid w:val="00F036E9"/>
    <w:rsid w:val="00F044B9"/>
    <w:rsid w:val="00F07388"/>
    <w:rsid w:val="00F2026E"/>
    <w:rsid w:val="00F2210A"/>
    <w:rsid w:val="00F37743"/>
    <w:rsid w:val="00F54A3D"/>
    <w:rsid w:val="00F54CB0"/>
    <w:rsid w:val="00F579CD"/>
    <w:rsid w:val="00F653B8"/>
    <w:rsid w:val="00F71B89"/>
    <w:rsid w:val="00F7353C"/>
    <w:rsid w:val="00F76F8F"/>
    <w:rsid w:val="00F941DF"/>
    <w:rsid w:val="00FA1266"/>
    <w:rsid w:val="00FA3115"/>
    <w:rsid w:val="00FB36FA"/>
    <w:rsid w:val="00FC1192"/>
    <w:rsid w:val="00FC1CD4"/>
    <w:rsid w:val="00FE0CA1"/>
    <w:rsid w:val="00FE251B"/>
    <w:rsid w:val="00FF3B2C"/>
    <w:rsid w:val="00FF71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80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80F9C"/>
    <w:rPr>
      <w:lang w:eastAsia="en-US"/>
    </w:rPr>
  </w:style>
  <w:style w:type="character" w:customStyle="1" w:styleId="EditorsNoteChar">
    <w:name w:val="Editor's Note Char"/>
    <w:link w:val="EditorsNote"/>
    <w:rsid w:val="00080F9C"/>
    <w:rPr>
      <w:color w:val="FF0000"/>
      <w:lang w:eastAsia="en-US"/>
    </w:rPr>
  </w:style>
  <w:style w:type="paragraph" w:styleId="ListParagraph">
    <w:name w:val="List Paragraph"/>
    <w:basedOn w:val="Normal"/>
    <w:uiPriority w:val="34"/>
    <w:qFormat/>
    <w:rsid w:val="00154B11"/>
    <w:pPr>
      <w:ind w:left="720"/>
      <w:contextualSpacing/>
    </w:pPr>
  </w:style>
  <w:style w:type="character" w:customStyle="1" w:styleId="TFChar">
    <w:name w:val="TF Char"/>
    <w:link w:val="TF"/>
    <w:rsid w:val="00C24B8B"/>
    <w:rPr>
      <w:rFonts w:ascii="Arial" w:hAnsi="Arial"/>
      <w:b/>
      <w:lang w:eastAsia="en-US"/>
    </w:rPr>
  </w:style>
  <w:style w:type="paragraph" w:styleId="Caption">
    <w:name w:val="caption"/>
    <w:basedOn w:val="Normal"/>
    <w:next w:val="Normal"/>
    <w:unhideWhenUsed/>
    <w:qFormat/>
    <w:rsid w:val="00C24B8B"/>
    <w:pPr>
      <w:spacing w:after="200"/>
    </w:pPr>
    <w:rPr>
      <w:i/>
      <w:iCs/>
      <w:color w:val="44546A" w:themeColor="text2"/>
      <w:sz w:val="18"/>
      <w:szCs w:val="18"/>
    </w:rPr>
  </w:style>
  <w:style w:type="character" w:styleId="CommentReference">
    <w:name w:val="annotation reference"/>
    <w:basedOn w:val="DefaultParagraphFont"/>
    <w:rsid w:val="002F3C5B"/>
    <w:rPr>
      <w:sz w:val="16"/>
      <w:szCs w:val="16"/>
    </w:rPr>
  </w:style>
  <w:style w:type="paragraph" w:styleId="CommentText">
    <w:name w:val="annotation text"/>
    <w:basedOn w:val="Normal"/>
    <w:link w:val="CommentTextChar"/>
    <w:rsid w:val="002F3C5B"/>
  </w:style>
  <w:style w:type="character" w:customStyle="1" w:styleId="CommentTextChar">
    <w:name w:val="Comment Text Char"/>
    <w:basedOn w:val="DefaultParagraphFont"/>
    <w:link w:val="CommentText"/>
    <w:rsid w:val="002F3C5B"/>
    <w:rPr>
      <w:lang w:eastAsia="en-US"/>
    </w:rPr>
  </w:style>
  <w:style w:type="paragraph" w:styleId="CommentSubject">
    <w:name w:val="annotation subject"/>
    <w:basedOn w:val="CommentText"/>
    <w:next w:val="CommentText"/>
    <w:link w:val="CommentSubjectChar"/>
    <w:rsid w:val="002F3C5B"/>
    <w:rPr>
      <w:b/>
      <w:bCs/>
    </w:rPr>
  </w:style>
  <w:style w:type="character" w:customStyle="1" w:styleId="CommentSubjectChar">
    <w:name w:val="Comment Subject Char"/>
    <w:basedOn w:val="CommentTextChar"/>
    <w:link w:val="CommentSubject"/>
    <w:rsid w:val="002F3C5B"/>
    <w:rPr>
      <w:b/>
      <w:bCs/>
      <w:lang w:eastAsia="en-US"/>
    </w:rPr>
  </w:style>
  <w:style w:type="paragraph" w:styleId="Revision">
    <w:name w:val="Revision"/>
    <w:hidden/>
    <w:uiPriority w:val="99"/>
    <w:semiHidden/>
    <w:rsid w:val="002F3C5B"/>
    <w:rPr>
      <w:lang w:eastAsia="en-US"/>
    </w:rPr>
  </w:style>
  <w:style w:type="paragraph" w:customStyle="1" w:styleId="maintext">
    <w:name w:val="main text"/>
    <w:basedOn w:val="Normal"/>
    <w:link w:val="maintextChar"/>
    <w:qFormat/>
    <w:rsid w:val="00370D1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70D16"/>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8526634">
      <w:bodyDiv w:val="1"/>
      <w:marLeft w:val="0"/>
      <w:marRight w:val="0"/>
      <w:marTop w:val="0"/>
      <w:marBottom w:val="0"/>
      <w:divBdr>
        <w:top w:val="none" w:sz="0" w:space="0" w:color="auto"/>
        <w:left w:val="none" w:sz="0" w:space="0" w:color="auto"/>
        <w:bottom w:val="none" w:sz="0" w:space="0" w:color="auto"/>
        <w:right w:val="none" w:sz="0" w:space="0" w:color="auto"/>
      </w:divBdr>
      <w:divsChild>
        <w:div w:id="1928268435">
          <w:marLeft w:val="893"/>
          <w:marRight w:val="0"/>
          <w:marTop w:val="0"/>
          <w:marBottom w:val="74"/>
          <w:divBdr>
            <w:top w:val="none" w:sz="0" w:space="0" w:color="auto"/>
            <w:left w:val="none" w:sz="0" w:space="0" w:color="auto"/>
            <w:bottom w:val="none" w:sz="0" w:space="0" w:color="auto"/>
            <w:right w:val="none" w:sz="0" w:space="0" w:color="auto"/>
          </w:divBdr>
        </w:div>
        <w:div w:id="1376927741">
          <w:marLeft w:val="893"/>
          <w:marRight w:val="0"/>
          <w:marTop w:val="0"/>
          <w:marBottom w:val="74"/>
          <w:divBdr>
            <w:top w:val="none" w:sz="0" w:space="0" w:color="auto"/>
            <w:left w:val="none" w:sz="0" w:space="0" w:color="auto"/>
            <w:bottom w:val="none" w:sz="0" w:space="0" w:color="auto"/>
            <w:right w:val="none" w:sz="0" w:space="0" w:color="auto"/>
          </w:divBdr>
        </w:div>
        <w:div w:id="182985620">
          <w:marLeft w:val="893"/>
          <w:marRight w:val="0"/>
          <w:marTop w:val="0"/>
          <w:marBottom w:val="74"/>
          <w:divBdr>
            <w:top w:val="none" w:sz="0" w:space="0" w:color="auto"/>
            <w:left w:val="none" w:sz="0" w:space="0" w:color="auto"/>
            <w:bottom w:val="none" w:sz="0" w:space="0" w:color="auto"/>
            <w:right w:val="none" w:sz="0" w:space="0" w:color="auto"/>
          </w:divBdr>
        </w:div>
        <w:div w:id="545221908">
          <w:marLeft w:val="893"/>
          <w:marRight w:val="0"/>
          <w:marTop w:val="0"/>
          <w:marBottom w:val="74"/>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511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5AIRPNAIUNRU-859666464-5287</_dlc_DocId>
    <_dlc_DocIdUrl xmlns="71c5aaf6-e6ce-465b-b873-5148d2a4c105">
      <Url>https://nokia.sharepoint.com/sites/c5g/e2earch/_layouts/15/DocIdRedir.aspx?ID=5AIRPNAIUNRU-859666464-5287</Url>
      <Description>5AIRPNAIUNRU-859666464-5287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ABC561-853F-4C43-AE55-35D5420D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1099</TotalTime>
  <Pages>3</Pages>
  <Words>513</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Koziol, Dawid (Nokia - PL/Wroclaw)</cp:lastModifiedBy>
  <cp:revision>104</cp:revision>
  <dcterms:created xsi:type="dcterms:W3CDTF">2016-08-12T03:53:00Z</dcterms:created>
  <dcterms:modified xsi:type="dcterms:W3CDTF">2019-10-03T16:46:00Z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bcf3ad2d-8b0b-4b3d-bd8e-9446c105245c</vt:lpwstr>
  </property>
</Properties>
</file>